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B16" w:rsidRPr="00BE3920" w:rsidRDefault="00CD306B" w:rsidP="00071B16">
      <w:pPr>
        <w:spacing w:line="480" w:lineRule="auto"/>
        <w:ind w:left="-454"/>
        <w:outlineLvl w:val="0"/>
        <w:rPr>
          <w:b/>
          <w:lang w:val="en-US"/>
        </w:rPr>
      </w:pPr>
      <w:r w:rsidRPr="00BE3920">
        <w:rPr>
          <w:b/>
          <w:lang w:val="en-US"/>
        </w:rPr>
        <w:t>Supplemental</w:t>
      </w:r>
      <w:r w:rsidR="00CA0142" w:rsidRPr="00BE3920">
        <w:rPr>
          <w:b/>
          <w:lang w:val="en-US"/>
        </w:rPr>
        <w:t xml:space="preserve"> file</w:t>
      </w:r>
      <w:r w:rsidR="00071B16" w:rsidRPr="00BE3920">
        <w:rPr>
          <w:b/>
          <w:lang w:val="en-US"/>
        </w:rPr>
        <w:t xml:space="preserve"> 4. Factors associated with clinical improvement (versus no clinical improvement) in role limitations, physical</w:t>
      </w:r>
      <w:r w:rsidR="00A72CF7" w:rsidRPr="00BE3920">
        <w:rPr>
          <w:b/>
          <w:lang w:val="en-US"/>
        </w:rPr>
        <w:t xml:space="preserve"> (RP)</w:t>
      </w:r>
      <w:r w:rsidR="00071B16" w:rsidRPr="00BE3920">
        <w:rPr>
          <w:b/>
          <w:lang w:val="en-US"/>
        </w:rPr>
        <w:t xml:space="preserve">, for male participants </w:t>
      </w:r>
      <w:r w:rsidR="00644DFD" w:rsidRPr="00BE3920">
        <w:rPr>
          <w:b/>
          <w:lang w:val="en-US"/>
        </w:rPr>
        <w:t>(n=85)</w:t>
      </w:r>
    </w:p>
    <w:tbl>
      <w:tblPr>
        <w:tblW w:w="836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276"/>
        <w:gridCol w:w="567"/>
        <w:gridCol w:w="1134"/>
        <w:gridCol w:w="709"/>
      </w:tblGrid>
      <w:tr w:rsidR="00CA0142" w:rsidRPr="00BE3920" w:rsidTr="001B013C">
        <w:trPr>
          <w:trHeight w:val="32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jc w:val="center"/>
              <w:rPr>
                <w:b/>
                <w:lang w:val="en-US"/>
              </w:rPr>
            </w:pPr>
            <w:r w:rsidRPr="00BE3920">
              <w:rPr>
                <w:b/>
                <w:lang w:val="en-US"/>
              </w:rPr>
              <w:t xml:space="preserve">            Unadjusted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jc w:val="center"/>
              <w:rPr>
                <w:i/>
                <w:lang w:val="en-US"/>
              </w:rPr>
            </w:pPr>
          </w:p>
        </w:tc>
      </w:tr>
      <w:tr w:rsidR="00CA0142" w:rsidRPr="00BE3920" w:rsidTr="00CA0142">
        <w:trPr>
          <w:trHeight w:val="323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Clinical improvement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color w:val="FF0000"/>
                <w:lang w:val="en-US"/>
              </w:rPr>
            </w:pPr>
            <w:r w:rsidRPr="00BE3920">
              <w:rPr>
                <w:lang w:val="en-US"/>
              </w:rPr>
              <w:t>in RP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No clinical improvement in RP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proofErr w:type="spellStart"/>
            <w:r w:rsidRPr="00BE3920">
              <w:rPr>
                <w:lang w:val="en-US"/>
              </w:rPr>
              <w:t>cOR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95% CI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jc w:val="center"/>
              <w:rPr>
                <w:i/>
                <w:lang w:val="en-US"/>
              </w:rPr>
            </w:pPr>
            <w:r w:rsidRPr="00BE3920">
              <w:rPr>
                <w:i/>
                <w:lang w:val="en-US"/>
              </w:rPr>
              <w:t>p</w:t>
            </w:r>
          </w:p>
        </w:tc>
      </w:tr>
      <w:tr w:rsidR="00CA0142" w:rsidRPr="0038731E" w:rsidTr="00C708B4">
        <w:trPr>
          <w:trHeight w:val="10825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proofErr w:type="gramStart"/>
            <w:r w:rsidRPr="00BE3920">
              <w:rPr>
                <w:lang w:val="en-US"/>
              </w:rPr>
              <w:t>n</w:t>
            </w:r>
            <w:proofErr w:type="gramEnd"/>
            <w:r w:rsidRPr="00BE3920">
              <w:rPr>
                <w:lang w:val="en-US"/>
              </w:rPr>
              <w:t xml:space="preserve"> (%)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Baseline score RP, mean (SD)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Age, mean (SD)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Living with a partner, n (%)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 xml:space="preserve">   No (ref)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 xml:space="preserve">   Yes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 xml:space="preserve">High education, n (%) 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 xml:space="preserve">   No (ref)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 xml:space="preserve">   Yes</w:t>
            </w:r>
          </w:p>
          <w:p w:rsidR="00CA0142" w:rsidRPr="00BE3920" w:rsidRDefault="00CA0142" w:rsidP="007435AB">
            <w:pPr>
              <w:spacing w:line="36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 xml:space="preserve">Months since diagnosis, mean (SD) </w:t>
            </w:r>
          </w:p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 xml:space="preserve">Treatment, n (%) </w:t>
            </w:r>
          </w:p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 xml:space="preserve">   Non-systemic</w:t>
            </w:r>
          </w:p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 xml:space="preserve">   Systemic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Relapse/progression of cancer before</w:t>
            </w:r>
          </w:p>
          <w:p w:rsidR="00CA0142" w:rsidRPr="00BE3920" w:rsidRDefault="00CA0142" w:rsidP="007435AB">
            <w:pPr>
              <w:spacing w:line="480" w:lineRule="auto"/>
              <w:rPr>
                <w:sz w:val="16"/>
                <w:szCs w:val="16"/>
                <w:lang w:val="en-US"/>
              </w:rPr>
            </w:pPr>
            <w:r w:rsidRPr="00BE3920">
              <w:rPr>
                <w:lang w:val="en-US"/>
              </w:rPr>
              <w:t>T0, n (%)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 xml:space="preserve">   No (ref)</w:t>
            </w:r>
          </w:p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 xml:space="preserve">   Yes</w:t>
            </w:r>
          </w:p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 xml:space="preserve">Comorbidity 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 xml:space="preserve">   No (ref)</w:t>
            </w:r>
          </w:p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 xml:space="preserve">   Yes</w:t>
            </w:r>
          </w:p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 xml:space="preserve">Smoking 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 xml:space="preserve">   No (ref)</w:t>
            </w:r>
          </w:p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 xml:space="preserve">   Yes</w:t>
            </w:r>
          </w:p>
          <w:p w:rsidR="00CA0142" w:rsidRPr="00BE3920" w:rsidRDefault="00CA0142" w:rsidP="007435AB">
            <w:pPr>
              <w:spacing w:line="480" w:lineRule="auto"/>
              <w:ind w:right="-70"/>
              <w:rPr>
                <w:lang w:val="en-US"/>
              </w:rPr>
            </w:pPr>
            <w:r w:rsidRPr="00BE3920">
              <w:rPr>
                <w:lang w:val="en-US"/>
              </w:rPr>
              <w:t>Physical activity score, mean (SD)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071B16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26 (31)</w:t>
            </w:r>
          </w:p>
          <w:p w:rsidR="00CA0142" w:rsidRPr="00BE3920" w:rsidRDefault="00CA0142" w:rsidP="00071B16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22.0 (25.6)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66.1 (6.6)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7 (33)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19 (30)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11 (26)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15 (35)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20.0 (23.1)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13 (31)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13 (32)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21 (30)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4 (27)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6761AC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CA0142" w:rsidRPr="00BE3920">
              <w:rPr>
                <w:lang w:val="en-US"/>
              </w:rPr>
              <w:t xml:space="preserve"> (</w:t>
            </w:r>
            <w:r>
              <w:rPr>
                <w:lang w:val="en-US"/>
              </w:rPr>
              <w:t>36</w:t>
            </w:r>
            <w:r w:rsidR="00CA0142" w:rsidRPr="00BE3920">
              <w:rPr>
                <w:lang w:val="en-US"/>
              </w:rPr>
              <w:t>)</w:t>
            </w:r>
          </w:p>
          <w:p w:rsidR="00CA0142" w:rsidRPr="00BE3920" w:rsidRDefault="006761AC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 (22</w:t>
            </w:r>
            <w:r w:rsidR="00CA0142" w:rsidRPr="00BE3920">
              <w:rPr>
                <w:lang w:val="en-US"/>
              </w:rPr>
              <w:t>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21 (30)</w:t>
            </w:r>
          </w:p>
          <w:p w:rsidR="00CA0142" w:rsidRPr="00BE3920" w:rsidRDefault="00104E87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CA0142" w:rsidRPr="00BE3920">
              <w:rPr>
                <w:lang w:val="en-US"/>
              </w:rPr>
              <w:t xml:space="preserve"> (29)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4.0 (2.6)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071B16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59 (69)</w:t>
            </w:r>
          </w:p>
          <w:p w:rsidR="00CA0142" w:rsidRPr="00BE3920" w:rsidRDefault="00CA0142" w:rsidP="00071B16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53.5 (43.3)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64.8 (8.0)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14 (67)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44 (70)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 xml:space="preserve">31 (74) 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28 (65)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22.0 (23.2)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29 (69)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28 (68)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48 (70)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11 (73)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6761AC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CA0142" w:rsidRPr="00BE3920">
              <w:rPr>
                <w:lang w:val="en-US"/>
              </w:rPr>
              <w:t>36</w:t>
            </w:r>
            <w:r>
              <w:rPr>
                <w:lang w:val="en-US"/>
              </w:rPr>
              <w:t xml:space="preserve"> (64</w:t>
            </w:r>
            <w:r w:rsidR="00CA0142" w:rsidRPr="00BE3920">
              <w:rPr>
                <w:lang w:val="en-US"/>
              </w:rPr>
              <w:t>)</w:t>
            </w:r>
          </w:p>
          <w:p w:rsidR="00CA0142" w:rsidRPr="00BE3920" w:rsidRDefault="006761AC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21 (78</w:t>
            </w:r>
            <w:r w:rsidR="00CA0142" w:rsidRPr="00BE3920">
              <w:rPr>
                <w:lang w:val="en-US"/>
              </w:rPr>
              <w:t>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 xml:space="preserve"> 49 (70)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10 (71)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3.5 (3.2)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</w:p>
          <w:p w:rsidR="00CA0142" w:rsidRPr="00BE3920" w:rsidRDefault="00CA0142" w:rsidP="0038731E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0.98</w:t>
            </w:r>
          </w:p>
          <w:p w:rsidR="00CA0142" w:rsidRPr="00BE3920" w:rsidRDefault="0038731E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1.02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1.0</w:t>
            </w:r>
          </w:p>
          <w:p w:rsidR="00CA0142" w:rsidRPr="00BE3920" w:rsidRDefault="0038731E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0.86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1.0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1.51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1.0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1.0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1.04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1.0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0.83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1.0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0.51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1.0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0.93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1.05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</w:p>
          <w:p w:rsidR="00CA0142" w:rsidRPr="00BE3920" w:rsidRDefault="0038731E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(0.97-0.99) (0.96-1.09</w:t>
            </w:r>
            <w:r w:rsidR="00CA0142" w:rsidRPr="00BE3920">
              <w:rPr>
                <w:lang w:val="en-US"/>
              </w:rPr>
              <w:t>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 w:rsidDel="000C48EE">
              <w:rPr>
                <w:lang w:val="en-US"/>
              </w:rPr>
              <w:t xml:space="preserve"> 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38731E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(0.30-2.48</w:t>
            </w:r>
            <w:r w:rsidR="00CA0142" w:rsidRPr="00BE3920">
              <w:rPr>
                <w:lang w:val="en-US"/>
              </w:rPr>
              <w:t>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(0.60-3.83)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(0.98-1.02)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(0.41-2.6)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(0.24-2.9)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(0.18-1.5)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(0.26-3.31)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(0.9-1.22)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</w:p>
          <w:p w:rsidR="00CA0142" w:rsidRPr="00BE3920" w:rsidRDefault="00CA0142" w:rsidP="00071B16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0.002</w:t>
            </w:r>
          </w:p>
          <w:p w:rsidR="00CA0142" w:rsidRPr="00BE3920" w:rsidRDefault="0038731E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0.459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38731E" w:rsidP="007435AB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CA0142" w:rsidRPr="00BE3920">
              <w:rPr>
                <w:lang w:val="en-US"/>
              </w:rPr>
              <w:t>86</w:t>
            </w:r>
            <w:r>
              <w:rPr>
                <w:lang w:val="en-US"/>
              </w:rPr>
              <w:t>4</w:t>
            </w:r>
            <w:bookmarkStart w:id="0" w:name="_GoBack"/>
            <w:bookmarkEnd w:id="0"/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</w:p>
          <w:p w:rsidR="00CA0142" w:rsidRPr="00BE3920" w:rsidRDefault="00CA0142" w:rsidP="001802CC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0.386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0.704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0.94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0.773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  <w:r w:rsidRPr="00BE3920">
              <w:rPr>
                <w:lang w:val="en-US"/>
              </w:rPr>
              <w:t>0.22</w:t>
            </w:r>
          </w:p>
          <w:p w:rsidR="00CA0142" w:rsidRPr="00BE3920" w:rsidRDefault="00CA0142" w:rsidP="007435AB">
            <w:pPr>
              <w:spacing w:line="480" w:lineRule="auto"/>
              <w:jc w:val="center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0.915</w:t>
            </w:r>
          </w:p>
          <w:p w:rsidR="00CA0142" w:rsidRPr="00BE3920" w:rsidRDefault="00CA0142" w:rsidP="007435AB">
            <w:pPr>
              <w:spacing w:line="480" w:lineRule="auto"/>
              <w:rPr>
                <w:lang w:val="en-US"/>
              </w:rPr>
            </w:pPr>
            <w:r w:rsidRPr="00BE3920">
              <w:rPr>
                <w:lang w:val="en-US"/>
              </w:rPr>
              <w:t>0.523</w:t>
            </w:r>
          </w:p>
        </w:tc>
      </w:tr>
    </w:tbl>
    <w:p w:rsidR="00071B16" w:rsidRPr="00BE3920" w:rsidRDefault="00071B16" w:rsidP="00071B16">
      <w:pPr>
        <w:ind w:left="-510"/>
        <w:rPr>
          <w:lang w:val="en-US"/>
        </w:rPr>
      </w:pPr>
      <w:proofErr w:type="spellStart"/>
      <w:proofErr w:type="gramStart"/>
      <w:r w:rsidRPr="00BE3920">
        <w:rPr>
          <w:lang w:val="en-US"/>
        </w:rPr>
        <w:lastRenderedPageBreak/>
        <w:t>cOR</w:t>
      </w:r>
      <w:proofErr w:type="spellEnd"/>
      <w:proofErr w:type="gramEnd"/>
      <w:r w:rsidRPr="00BE3920">
        <w:rPr>
          <w:lang w:val="en-US"/>
        </w:rPr>
        <w:t xml:space="preserve"> crude odds ratio; </w:t>
      </w:r>
      <w:proofErr w:type="spellStart"/>
      <w:r w:rsidRPr="00BE3920">
        <w:rPr>
          <w:lang w:val="en-US"/>
        </w:rPr>
        <w:t>aOR</w:t>
      </w:r>
      <w:proofErr w:type="spellEnd"/>
      <w:r w:rsidRPr="00BE3920">
        <w:rPr>
          <w:lang w:val="en-US"/>
        </w:rPr>
        <w:t xml:space="preserve"> adjusted odds ratio. </w:t>
      </w:r>
      <w:proofErr w:type="gramStart"/>
      <w:r w:rsidRPr="00BE3920">
        <w:rPr>
          <w:lang w:val="en-US"/>
        </w:rPr>
        <w:t>95% CI, 95% Confidence Interval.</w:t>
      </w:r>
      <w:proofErr w:type="gramEnd"/>
    </w:p>
    <w:p w:rsidR="00071B16" w:rsidRPr="000E71B1" w:rsidRDefault="00071B16" w:rsidP="00071B16">
      <w:pPr>
        <w:ind w:left="-510"/>
        <w:rPr>
          <w:lang w:val="en-US"/>
        </w:rPr>
      </w:pPr>
      <w:r w:rsidRPr="00BE3920">
        <w:rPr>
          <w:lang w:val="en-US"/>
        </w:rPr>
        <w:t xml:space="preserve">Numbers may be less than 85 (range </w:t>
      </w:r>
      <w:r w:rsidR="008D7B0F" w:rsidRPr="00BE3920">
        <w:rPr>
          <w:lang w:val="en-US"/>
        </w:rPr>
        <w:t>8</w:t>
      </w:r>
      <w:r w:rsidRPr="00BE3920">
        <w:rPr>
          <w:lang w:val="en-US"/>
        </w:rPr>
        <w:t>3-</w:t>
      </w:r>
      <w:r w:rsidR="008D7B0F" w:rsidRPr="00BE3920">
        <w:rPr>
          <w:lang w:val="en-US"/>
        </w:rPr>
        <w:t>85</w:t>
      </w:r>
      <w:r w:rsidRPr="00BE3920">
        <w:rPr>
          <w:lang w:val="en-US"/>
        </w:rPr>
        <w:t>) because of missing data.</w:t>
      </w:r>
    </w:p>
    <w:sectPr w:rsidR="00071B16" w:rsidRPr="000E7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FD4"/>
    <w:rsid w:val="00071B16"/>
    <w:rsid w:val="000F2DF0"/>
    <w:rsid w:val="00104E87"/>
    <w:rsid w:val="001802CC"/>
    <w:rsid w:val="002B7475"/>
    <w:rsid w:val="00354A12"/>
    <w:rsid w:val="0038731E"/>
    <w:rsid w:val="00442D3B"/>
    <w:rsid w:val="00446A35"/>
    <w:rsid w:val="004509A9"/>
    <w:rsid w:val="00475FD4"/>
    <w:rsid w:val="00502DB1"/>
    <w:rsid w:val="00514CE9"/>
    <w:rsid w:val="005703EE"/>
    <w:rsid w:val="005B066A"/>
    <w:rsid w:val="00644DFD"/>
    <w:rsid w:val="006761AC"/>
    <w:rsid w:val="006C362E"/>
    <w:rsid w:val="00702F0F"/>
    <w:rsid w:val="00801DA3"/>
    <w:rsid w:val="008B4BCF"/>
    <w:rsid w:val="008D7B0F"/>
    <w:rsid w:val="00937EF2"/>
    <w:rsid w:val="00A72CF7"/>
    <w:rsid w:val="00B448BB"/>
    <w:rsid w:val="00B532CD"/>
    <w:rsid w:val="00BA6429"/>
    <w:rsid w:val="00BC2FEC"/>
    <w:rsid w:val="00BE3920"/>
    <w:rsid w:val="00C415FD"/>
    <w:rsid w:val="00C708B4"/>
    <w:rsid w:val="00CA0142"/>
    <w:rsid w:val="00CD306B"/>
    <w:rsid w:val="00D07367"/>
    <w:rsid w:val="00DD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C362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C362E"/>
    <w:rPr>
      <w:rFonts w:ascii="Tahoma" w:eastAsia="Times New Roman" w:hAnsi="Tahoma" w:cs="Tahoma"/>
      <w:sz w:val="16"/>
      <w:szCs w:val="16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C362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C362E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1AB2B163</Template>
  <TotalTime>31</TotalTime>
  <Pages>2</Pages>
  <Words>220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Gunhild Maria Gjerset</dc:creator>
  <cp:lastModifiedBy>Gunhild Maria Gjerset</cp:lastModifiedBy>
  <cp:revision>9</cp:revision>
  <dcterms:created xsi:type="dcterms:W3CDTF">2018-12-13T11:45:00Z</dcterms:created>
  <dcterms:modified xsi:type="dcterms:W3CDTF">2018-12-13T13:06:00Z</dcterms:modified>
</cp:coreProperties>
</file>